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735E2" w:rsidRPr="002F26C4" w:rsidRDefault="002735E2" w:rsidP="002735E2">
      <w:pPr>
        <w:jc w:val="center"/>
        <w:rPr>
          <w:rFonts w:ascii="David" w:hAnsi="David" w:cs="David"/>
          <w:sz w:val="32"/>
          <w:szCs w:val="32"/>
          <w:rtl/>
        </w:rPr>
      </w:pPr>
    </w:p>
    <w:p w:rsidR="002735E2" w:rsidRPr="00C97A33" w:rsidRDefault="002735E2" w:rsidP="002735E2">
      <w:pPr>
        <w:jc w:val="center"/>
        <w:rPr>
          <w:rFonts w:ascii="David" w:hAnsi="David" w:cs="David"/>
          <w:sz w:val="44"/>
          <w:szCs w:val="44"/>
          <w:rtl/>
        </w:rPr>
      </w:pPr>
    </w:p>
    <w:p w:rsidR="002735E2" w:rsidRPr="00BA5CA5" w:rsidRDefault="00C97A33" w:rsidP="00BA5CA5">
      <w:pPr>
        <w:jc w:val="center"/>
        <w:rPr>
          <w:rFonts w:ascii="BN Alpaca" w:hAnsi="BN Alpaca" w:cs="BN Alpaca"/>
          <w:color w:val="538135" w:themeColor="accent6" w:themeShade="BF"/>
          <w:sz w:val="44"/>
          <w:szCs w:val="44"/>
          <w:rtl/>
        </w:rPr>
      </w:pPr>
      <w:r w:rsidRPr="00BA5CA5">
        <w:rPr>
          <w:rFonts w:ascii="BN Alpaca" w:hAnsi="BN Alpaca" w:cs="BN Alpaca"/>
          <w:color w:val="538135" w:themeColor="accent6" w:themeShade="BF"/>
          <w:sz w:val="44"/>
          <w:szCs w:val="44"/>
          <w:rtl/>
        </w:rPr>
        <w:t>ל</w:t>
      </w:r>
      <w:r w:rsidR="00F737B5" w:rsidRPr="00BA5CA5">
        <w:rPr>
          <w:rFonts w:ascii="BN Alpaca" w:hAnsi="BN Alpaca" w:cs="BN Alpaca"/>
          <w:color w:val="538135" w:themeColor="accent6" w:themeShade="BF"/>
          <w:sz w:val="44"/>
          <w:szCs w:val="44"/>
          <w:rtl/>
        </w:rPr>
        <w:t>צהרוני ה</w:t>
      </w:r>
      <w:r w:rsidR="002F26C4" w:rsidRPr="00BA5CA5">
        <w:rPr>
          <w:rFonts w:ascii="BN Alpaca" w:hAnsi="BN Alpaca" w:cs="BN Alpaca"/>
          <w:color w:val="538135" w:themeColor="accent6" w:themeShade="BF"/>
          <w:sz w:val="44"/>
          <w:szCs w:val="44"/>
          <w:rtl/>
        </w:rPr>
        <w:t>חברה העירונית (חמש) בשוהם</w:t>
      </w:r>
    </w:p>
    <w:p w:rsidR="002F26C4" w:rsidRPr="00BA5CA5" w:rsidRDefault="002F26C4" w:rsidP="00C97A33">
      <w:pPr>
        <w:jc w:val="center"/>
        <w:rPr>
          <w:rFonts w:ascii="BN Alpaca" w:hAnsi="BN Alpaca" w:cs="BN Alpaca"/>
          <w:color w:val="538135" w:themeColor="accent6" w:themeShade="BF"/>
          <w:sz w:val="44"/>
          <w:szCs w:val="44"/>
          <w:rtl/>
        </w:rPr>
      </w:pPr>
    </w:p>
    <w:p w:rsidR="00C97A33" w:rsidRPr="00BA5CA5" w:rsidRDefault="009D17EC" w:rsidP="00F737B5">
      <w:pPr>
        <w:jc w:val="center"/>
        <w:rPr>
          <w:rFonts w:ascii="BN Alpaca" w:hAnsi="BN Alpaca" w:cs="BN Alpaca"/>
          <w:color w:val="538135" w:themeColor="accent6" w:themeShade="BF"/>
          <w:sz w:val="44"/>
          <w:szCs w:val="44"/>
          <w:rtl/>
        </w:rPr>
      </w:pPr>
      <w:r w:rsidRPr="00BA5CA5">
        <w:rPr>
          <w:rFonts w:ascii="BN Alpaca" w:hAnsi="BN Alpaca" w:cs="BN Alpaca"/>
          <w:color w:val="538135" w:themeColor="accent6" w:themeShade="BF"/>
          <w:sz w:val="44"/>
          <w:szCs w:val="44"/>
          <w:rtl/>
        </w:rPr>
        <w:t>דרוש</w:t>
      </w:r>
      <w:r w:rsidR="00F737B5" w:rsidRPr="00BA5CA5">
        <w:rPr>
          <w:rFonts w:ascii="BN Alpaca" w:hAnsi="BN Alpaca" w:cs="BN Alpaca"/>
          <w:color w:val="538135" w:themeColor="accent6" w:themeShade="BF"/>
          <w:sz w:val="44"/>
          <w:szCs w:val="44"/>
          <w:rtl/>
        </w:rPr>
        <w:t xml:space="preserve">ות </w:t>
      </w:r>
      <w:r w:rsidR="00C97A33" w:rsidRPr="00BA5CA5">
        <w:rPr>
          <w:rFonts w:ascii="BN Alpaca" w:hAnsi="BN Alpaca" w:cs="BN Alpaca"/>
          <w:color w:val="538135" w:themeColor="accent6" w:themeShade="BF"/>
          <w:sz w:val="44"/>
          <w:szCs w:val="44"/>
          <w:rtl/>
        </w:rPr>
        <w:t>:</w:t>
      </w:r>
    </w:p>
    <w:p w:rsidR="00C97A33" w:rsidRPr="00BA5CA5" w:rsidRDefault="00C97A33" w:rsidP="00C97A33">
      <w:pPr>
        <w:jc w:val="center"/>
        <w:rPr>
          <w:rFonts w:ascii="BN Alpaca" w:hAnsi="BN Alpaca" w:cs="BN Alpaca"/>
          <w:b/>
          <w:bCs/>
          <w:sz w:val="44"/>
          <w:szCs w:val="44"/>
          <w:rtl/>
        </w:rPr>
      </w:pPr>
    </w:p>
    <w:p w:rsidR="00F737B5" w:rsidRPr="00BA5CA5" w:rsidRDefault="00D34E53" w:rsidP="009C268C">
      <w:pPr>
        <w:jc w:val="center"/>
        <w:rPr>
          <w:rFonts w:ascii="BN Alpaca" w:hAnsi="BN Alpaca" w:cs="BN Alpaca"/>
          <w:sz w:val="72"/>
          <w:szCs w:val="72"/>
          <w:rtl/>
        </w:rPr>
      </w:pPr>
      <w:r w:rsidRPr="00BA5CA5">
        <w:rPr>
          <w:rFonts w:ascii="BN Alpaca" w:hAnsi="BN Alpaca" w:cs="BN Alpaca"/>
          <w:sz w:val="72"/>
          <w:szCs w:val="72"/>
          <w:rtl/>
        </w:rPr>
        <w:t xml:space="preserve">סייעות / גננות </w:t>
      </w:r>
      <w:r w:rsidR="009C268C" w:rsidRPr="00BA5CA5">
        <w:rPr>
          <w:rFonts w:ascii="BN Alpaca" w:hAnsi="BN Alpaca" w:cs="BN Alpaca"/>
          <w:sz w:val="72"/>
          <w:szCs w:val="72"/>
          <w:rtl/>
        </w:rPr>
        <w:t>/ מורות</w:t>
      </w:r>
    </w:p>
    <w:p w:rsidR="00BA5CA5" w:rsidRDefault="00BA5CA5" w:rsidP="00F737B5">
      <w:pPr>
        <w:jc w:val="center"/>
        <w:rPr>
          <w:rFonts w:ascii="BN Alpaca" w:hAnsi="BN Alpaca" w:cs="BN Alpaca"/>
          <w:sz w:val="32"/>
          <w:szCs w:val="32"/>
          <w:rtl/>
        </w:rPr>
      </w:pPr>
    </w:p>
    <w:p w:rsidR="00C97A33" w:rsidRPr="00BA5CA5" w:rsidRDefault="00C97A33" w:rsidP="00F737B5">
      <w:pPr>
        <w:jc w:val="center"/>
        <w:rPr>
          <w:rFonts w:ascii="BN Alpaca" w:hAnsi="BN Alpaca" w:cs="BN Alpaca"/>
          <w:color w:val="538135" w:themeColor="accent6" w:themeShade="BF"/>
          <w:sz w:val="32"/>
          <w:szCs w:val="32"/>
          <w:rtl/>
        </w:rPr>
      </w:pPr>
      <w:r w:rsidRPr="00BA5CA5">
        <w:rPr>
          <w:rFonts w:ascii="BN Alpaca" w:hAnsi="BN Alpaca" w:cs="BN Alpaca"/>
          <w:color w:val="538135" w:themeColor="accent6" w:themeShade="BF"/>
          <w:sz w:val="32"/>
          <w:szCs w:val="32"/>
          <w:rtl/>
        </w:rPr>
        <w:t>משרה חלקית</w:t>
      </w:r>
      <w:r w:rsidR="00F737B5" w:rsidRPr="00BA5CA5">
        <w:rPr>
          <w:rFonts w:ascii="BN Alpaca" w:hAnsi="BN Alpaca" w:cs="BN Alpaca"/>
          <w:color w:val="538135" w:themeColor="accent6" w:themeShade="BF"/>
          <w:sz w:val="32"/>
          <w:szCs w:val="32"/>
          <w:rtl/>
        </w:rPr>
        <w:t xml:space="preserve"> </w:t>
      </w:r>
    </w:p>
    <w:p w:rsidR="00C97A33" w:rsidRPr="00BA5CA5" w:rsidRDefault="00C97A33" w:rsidP="00C97A33">
      <w:pPr>
        <w:jc w:val="center"/>
        <w:rPr>
          <w:rFonts w:ascii="BN Alpaca" w:hAnsi="BN Alpaca" w:cs="BN Alpaca"/>
          <w:sz w:val="32"/>
          <w:szCs w:val="32"/>
          <w:rtl/>
        </w:rPr>
      </w:pPr>
      <w:r w:rsidRPr="00BA5CA5">
        <w:rPr>
          <w:rFonts w:ascii="BN Alpaca" w:hAnsi="BN Alpaca" w:cs="BN Alpaca"/>
          <w:sz w:val="32"/>
          <w:szCs w:val="32"/>
          <w:rtl/>
        </w:rPr>
        <w:t>הסעות מרמלה, לוד, אלעד, ראש העין</w:t>
      </w:r>
    </w:p>
    <w:p w:rsidR="00BA5CA5" w:rsidRDefault="00BA5CA5" w:rsidP="00C97A33">
      <w:pPr>
        <w:jc w:val="center"/>
        <w:rPr>
          <w:rFonts w:ascii="BN Alpaca" w:hAnsi="BN Alpaca" w:cs="BN Alpaca"/>
          <w:sz w:val="32"/>
          <w:szCs w:val="32"/>
          <w:rtl/>
        </w:rPr>
      </w:pPr>
    </w:p>
    <w:p w:rsidR="00BA5CA5" w:rsidRPr="00BA5CA5" w:rsidRDefault="00BA5CA5" w:rsidP="00BA5CA5">
      <w:pPr>
        <w:jc w:val="center"/>
        <w:rPr>
          <w:rFonts w:ascii="BN Alpaca" w:hAnsi="BN Alpaca" w:cs="BN Alpaca"/>
          <w:color w:val="FF0000"/>
          <w:sz w:val="44"/>
          <w:szCs w:val="44"/>
          <w:rtl/>
        </w:rPr>
      </w:pPr>
      <w:r w:rsidRPr="00BA5CA5">
        <w:rPr>
          <w:rFonts w:ascii="BN Alpaca" w:hAnsi="BN Alpaca" w:cs="BN Alpaca" w:hint="cs"/>
          <w:color w:val="FF0000"/>
          <w:sz w:val="44"/>
          <w:szCs w:val="44"/>
          <w:rtl/>
        </w:rPr>
        <w:t xml:space="preserve">עבודה בימים </w:t>
      </w:r>
      <w:r w:rsidR="00F737B5" w:rsidRPr="00BA5CA5">
        <w:rPr>
          <w:rFonts w:ascii="BN Alpaca" w:hAnsi="BN Alpaca" w:cs="BN Alpaca"/>
          <w:color w:val="FF0000"/>
          <w:sz w:val="44"/>
          <w:szCs w:val="44"/>
          <w:rtl/>
        </w:rPr>
        <w:t xml:space="preserve">א-ה </w:t>
      </w:r>
    </w:p>
    <w:p w:rsidR="00F737B5" w:rsidRPr="00BA5CA5" w:rsidRDefault="00F737B5" w:rsidP="00BA5CA5">
      <w:pPr>
        <w:jc w:val="center"/>
        <w:rPr>
          <w:rFonts w:ascii="BN Alpaca" w:hAnsi="BN Alpaca" w:cs="BN Alpaca"/>
          <w:color w:val="FF0000"/>
          <w:sz w:val="44"/>
          <w:szCs w:val="44"/>
          <w:rtl/>
        </w:rPr>
      </w:pPr>
      <w:r w:rsidRPr="00BA5CA5">
        <w:rPr>
          <w:rFonts w:ascii="BN Alpaca" w:hAnsi="BN Alpaca" w:cs="BN Alpaca"/>
          <w:color w:val="FF0000"/>
          <w:sz w:val="44"/>
          <w:szCs w:val="44"/>
          <w:rtl/>
        </w:rPr>
        <w:t>בין השעות 12:45  - 16:45</w:t>
      </w:r>
    </w:p>
    <w:p w:rsidR="00C97A33" w:rsidRPr="00BA5CA5" w:rsidRDefault="00C97A33" w:rsidP="00C97A33">
      <w:pPr>
        <w:jc w:val="center"/>
        <w:rPr>
          <w:rFonts w:ascii="BN Alpaca" w:hAnsi="BN Alpaca" w:cs="BN Alpaca"/>
          <w:b/>
          <w:bCs/>
          <w:sz w:val="32"/>
          <w:szCs w:val="32"/>
          <w:rtl/>
        </w:rPr>
      </w:pPr>
    </w:p>
    <w:p w:rsidR="002F26C4" w:rsidRPr="00BA5CA5" w:rsidRDefault="002F26C4" w:rsidP="00C97A33">
      <w:pPr>
        <w:jc w:val="center"/>
        <w:rPr>
          <w:rFonts w:ascii="BN Alpaca" w:hAnsi="BN Alpaca" w:cs="BN Alpaca"/>
          <w:sz w:val="32"/>
          <w:szCs w:val="32"/>
          <w:rtl/>
        </w:rPr>
      </w:pPr>
    </w:p>
    <w:p w:rsidR="002F26C4" w:rsidRPr="00BA5CA5" w:rsidRDefault="00C97A33" w:rsidP="00C97A33">
      <w:pPr>
        <w:jc w:val="center"/>
        <w:rPr>
          <w:rFonts w:ascii="Segoe UI Semibold" w:hAnsi="Segoe UI Semibold" w:cs="Segoe UI Semibold"/>
          <w:b/>
          <w:bCs/>
          <w:sz w:val="48"/>
          <w:szCs w:val="48"/>
          <w:rtl/>
        </w:rPr>
      </w:pPr>
      <w:r w:rsidRPr="00BA5CA5">
        <w:rPr>
          <w:rFonts w:ascii="Segoe UI Semibold" w:hAnsi="Segoe UI Semibold" w:cs="Segoe UI Semibold"/>
          <w:b/>
          <w:bCs/>
          <w:sz w:val="48"/>
          <w:szCs w:val="48"/>
          <w:rtl/>
        </w:rPr>
        <w:t>לפרטים נוספים:</w:t>
      </w:r>
    </w:p>
    <w:p w:rsidR="002F26C4" w:rsidRPr="00BA5CA5" w:rsidRDefault="000473C6" w:rsidP="00497A6E">
      <w:pPr>
        <w:jc w:val="center"/>
        <w:rPr>
          <w:rFonts w:ascii="Segoe UI Semibold" w:hAnsi="Segoe UI Semibold" w:cs="Segoe UI Semibold" w:hint="cs"/>
          <w:b/>
          <w:bCs/>
          <w:sz w:val="48"/>
          <w:szCs w:val="48"/>
          <w:rtl/>
        </w:rPr>
      </w:pPr>
      <w:r w:rsidRPr="00BA5CA5">
        <w:rPr>
          <w:rFonts w:ascii="Segoe UI Semibold" w:hAnsi="Segoe UI Semibold" w:cs="Segoe UI Semibold"/>
          <w:b/>
          <w:bCs/>
          <w:sz w:val="48"/>
          <w:szCs w:val="48"/>
          <w:rtl/>
        </w:rPr>
        <w:t>03-</w:t>
      </w:r>
      <w:r w:rsidR="00497A6E">
        <w:rPr>
          <w:rFonts w:ascii="Segoe UI Semibold" w:hAnsi="Segoe UI Semibold" w:cs="Segoe UI Semibold" w:hint="cs"/>
          <w:b/>
          <w:bCs/>
          <w:sz w:val="48"/>
          <w:szCs w:val="48"/>
          <w:rtl/>
        </w:rPr>
        <w:t>9723047</w:t>
      </w:r>
      <w:r w:rsidRPr="00BA5CA5">
        <w:rPr>
          <w:rFonts w:ascii="Segoe UI Semibold" w:hAnsi="Segoe UI Semibold" w:cs="Segoe UI Semibold"/>
          <w:b/>
          <w:bCs/>
          <w:sz w:val="48"/>
          <w:szCs w:val="48"/>
          <w:rtl/>
        </w:rPr>
        <w:t xml:space="preserve"> </w:t>
      </w:r>
    </w:p>
    <w:p w:rsidR="002735E2" w:rsidRPr="00BA5CA5" w:rsidRDefault="002735E2" w:rsidP="00C97A33">
      <w:pPr>
        <w:jc w:val="center"/>
        <w:rPr>
          <w:rFonts w:ascii="BN Alpaca" w:hAnsi="BN Alpaca" w:cs="BN Alpaca"/>
          <w:sz w:val="32"/>
          <w:szCs w:val="32"/>
          <w:rtl/>
        </w:rPr>
      </w:pPr>
    </w:p>
    <w:p w:rsidR="00F737B5" w:rsidRPr="00BA5CA5" w:rsidRDefault="00F737B5" w:rsidP="00C97A33">
      <w:pPr>
        <w:jc w:val="center"/>
        <w:rPr>
          <w:rFonts w:ascii="BN Alpaca" w:hAnsi="BN Alpaca" w:cs="BN Alpaca"/>
          <w:sz w:val="28"/>
          <w:szCs w:val="28"/>
          <w:rtl/>
        </w:rPr>
      </w:pPr>
    </w:p>
    <w:p w:rsidR="002735E2" w:rsidRPr="00BA5CA5" w:rsidRDefault="002735E2" w:rsidP="00C97A33">
      <w:pPr>
        <w:spacing w:line="360" w:lineRule="auto"/>
        <w:jc w:val="center"/>
        <w:rPr>
          <w:rFonts w:asciiTheme="minorBidi" w:hAnsiTheme="minorBidi" w:cstheme="minorBidi"/>
          <w:b/>
          <w:bCs/>
          <w:sz w:val="40"/>
          <w:szCs w:val="40"/>
          <w:rtl/>
        </w:rPr>
      </w:pPr>
      <w:r w:rsidRPr="00BA5CA5">
        <w:rPr>
          <w:rFonts w:ascii="BN Alpaca" w:hAnsi="BN Alpaca" w:cs="BN Alpaca"/>
          <w:sz w:val="28"/>
          <w:szCs w:val="28"/>
          <w:rtl/>
        </w:rPr>
        <w:t xml:space="preserve">קו"ח ניתן לשלוח למייל: </w:t>
      </w:r>
      <w:hyperlink r:id="rId7" w:history="1">
        <w:r w:rsidR="00D34E53" w:rsidRPr="00BA5CA5">
          <w:rPr>
            <w:rStyle w:val="Hyperlink"/>
            <w:rFonts w:asciiTheme="minorBidi" w:hAnsiTheme="minorBidi" w:cstheme="minorBidi"/>
            <w:b/>
            <w:bCs/>
            <w:sz w:val="40"/>
            <w:szCs w:val="40"/>
          </w:rPr>
          <w:t>hr5@shoham.muni.il</w:t>
        </w:r>
      </w:hyperlink>
    </w:p>
    <w:p w:rsidR="00D34E53" w:rsidRDefault="00D34E53" w:rsidP="00D34E53">
      <w:pPr>
        <w:ind w:left="1080"/>
        <w:rPr>
          <w:rFonts w:ascii="David" w:hAnsi="David" w:cs="David"/>
          <w:sz w:val="28"/>
          <w:szCs w:val="28"/>
          <w:rtl/>
        </w:rPr>
      </w:pPr>
    </w:p>
    <w:p w:rsidR="00D34E53" w:rsidRPr="00BA5CA5" w:rsidRDefault="00D34E53" w:rsidP="00BA5CA5">
      <w:pPr>
        <w:jc w:val="center"/>
        <w:rPr>
          <w:rFonts w:ascii="BN Alpaca" w:hAnsi="BN Alpaca" w:cs="BN Alpaca"/>
          <w:sz w:val="32"/>
          <w:szCs w:val="32"/>
          <w:rtl/>
        </w:rPr>
      </w:pPr>
      <w:r w:rsidRPr="00BA5CA5">
        <w:rPr>
          <w:rFonts w:ascii="BN Alpaca" w:hAnsi="BN Alpaca" w:cs="BN Alpaca" w:hint="cs"/>
          <w:sz w:val="32"/>
          <w:szCs w:val="32"/>
          <w:rtl/>
        </w:rPr>
        <w:t>העבודה מנוסחת בלשון נקבה אך מתייחסת לשני המינים</w:t>
      </w:r>
    </w:p>
    <w:p w:rsidR="00D34E53" w:rsidRDefault="00D34E53" w:rsidP="00C97A33">
      <w:pPr>
        <w:spacing w:line="360" w:lineRule="auto"/>
        <w:jc w:val="center"/>
        <w:rPr>
          <w:rFonts w:ascii="David" w:hAnsi="David" w:cs="David"/>
          <w:sz w:val="28"/>
          <w:szCs w:val="28"/>
          <w:rtl/>
        </w:rPr>
      </w:pPr>
    </w:p>
    <w:p w:rsidR="00D34E53" w:rsidRPr="002F26C4" w:rsidRDefault="00D34E53" w:rsidP="00C97A33">
      <w:pPr>
        <w:spacing w:line="360" w:lineRule="auto"/>
        <w:jc w:val="center"/>
        <w:rPr>
          <w:rFonts w:ascii="David" w:hAnsi="David" w:cs="David"/>
          <w:sz w:val="28"/>
          <w:szCs w:val="28"/>
        </w:rPr>
      </w:pPr>
    </w:p>
    <w:p w:rsidR="002735E2" w:rsidRPr="002F26C4" w:rsidRDefault="002735E2" w:rsidP="002735E2">
      <w:pPr>
        <w:rPr>
          <w:rFonts w:ascii="David" w:hAnsi="David" w:cs="David"/>
          <w:sz w:val="32"/>
          <w:szCs w:val="32"/>
          <w:rtl/>
        </w:rPr>
      </w:pPr>
    </w:p>
    <w:p w:rsidR="00D44DF5" w:rsidRPr="002F26C4" w:rsidRDefault="00D44DF5" w:rsidP="00F91D62">
      <w:pPr>
        <w:rPr>
          <w:sz w:val="28"/>
          <w:szCs w:val="28"/>
          <w:rtl/>
        </w:rPr>
      </w:pPr>
    </w:p>
    <w:sectPr w:rsidR="00D44DF5" w:rsidRPr="002F26C4" w:rsidSect="009C311A">
      <w:headerReference w:type="default" r:id="rId8"/>
      <w:footerReference w:type="default" r:id="rId9"/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50544" w:rsidRDefault="00C50544">
      <w:r>
        <w:separator/>
      </w:r>
    </w:p>
  </w:endnote>
  <w:endnote w:type="continuationSeparator" w:id="0">
    <w:p w:rsidR="00C50544" w:rsidRDefault="00C505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David">
    <w:panose1 w:val="020E0502060401010101"/>
    <w:charset w:val="00"/>
    <w:family w:val="swiss"/>
    <w:pitch w:val="variable"/>
    <w:sig w:usb0="00000803" w:usb1="00000000" w:usb2="00000000" w:usb3="00000000" w:csb0="00000021" w:csb1="00000000"/>
  </w:font>
  <w:font w:name="BN Alpaca">
    <w:panose1 w:val="02000000000000000000"/>
    <w:charset w:val="00"/>
    <w:family w:val="auto"/>
    <w:pitch w:val="variable"/>
    <w:sig w:usb0="00000803" w:usb1="00000000" w:usb2="00000000" w:usb3="00000000" w:csb0="00000021" w:csb1="00000000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398B" w:rsidRPr="00F9699F" w:rsidRDefault="00AE72DB" w:rsidP="00F9699F">
    <w:pPr>
      <w:pStyle w:val="a4"/>
    </w:pPr>
    <w:r>
      <w:rPr>
        <w:noProof/>
        <w:rtl/>
      </w:rPr>
      <w:drawing>
        <wp:inline distT="0" distB="0" distL="0" distR="0">
          <wp:extent cx="5265420" cy="685800"/>
          <wp:effectExtent l="0" t="0" r="0" b="0"/>
          <wp:docPr id="6" name="תמונה 6" descr="hed_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hed_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65420" cy="685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50544" w:rsidRDefault="00C50544">
      <w:r>
        <w:separator/>
      </w:r>
    </w:p>
  </w:footnote>
  <w:footnote w:type="continuationSeparator" w:id="0">
    <w:p w:rsidR="00C50544" w:rsidRDefault="00C5054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398B" w:rsidRDefault="00AE72DB">
    <w:pPr>
      <w:pStyle w:val="a3"/>
    </w:pPr>
    <w:r>
      <w:rPr>
        <w:noProof/>
      </w:rPr>
      <w:drawing>
        <wp:inline distT="0" distB="0" distL="0" distR="0">
          <wp:extent cx="1272540" cy="952500"/>
          <wp:effectExtent l="0" t="0" r="0" b="0"/>
          <wp:docPr id="4" name="תמונה 4" descr="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RG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72540" cy="952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column">
            <wp:posOffset>114300</wp:posOffset>
          </wp:positionH>
          <wp:positionV relativeFrom="paragraph">
            <wp:posOffset>7620</wp:posOffset>
          </wp:positionV>
          <wp:extent cx="771525" cy="807720"/>
          <wp:effectExtent l="0" t="0" r="0" b="0"/>
          <wp:wrapNone/>
          <wp:docPr id="5" name="תמונה 1" descr="2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22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1525" cy="807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5FE1A46"/>
    <w:multiLevelType w:val="hybridMultilevel"/>
    <w:tmpl w:val="2ABCD3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1820"/>
    <w:rsid w:val="000473C6"/>
    <w:rsid w:val="000501C9"/>
    <w:rsid w:val="00080155"/>
    <w:rsid w:val="0009422C"/>
    <w:rsid w:val="0014658C"/>
    <w:rsid w:val="00195989"/>
    <w:rsid w:val="001A5B3F"/>
    <w:rsid w:val="002219C9"/>
    <w:rsid w:val="00240CBA"/>
    <w:rsid w:val="00261A98"/>
    <w:rsid w:val="002735E2"/>
    <w:rsid w:val="002F26C4"/>
    <w:rsid w:val="00383DA9"/>
    <w:rsid w:val="00390395"/>
    <w:rsid w:val="003D3835"/>
    <w:rsid w:val="003F1C1D"/>
    <w:rsid w:val="00463BDC"/>
    <w:rsid w:val="00497A6E"/>
    <w:rsid w:val="005D1820"/>
    <w:rsid w:val="00772286"/>
    <w:rsid w:val="00780DFC"/>
    <w:rsid w:val="007D5112"/>
    <w:rsid w:val="007E3489"/>
    <w:rsid w:val="00803E96"/>
    <w:rsid w:val="00880D1F"/>
    <w:rsid w:val="00957F2B"/>
    <w:rsid w:val="00986407"/>
    <w:rsid w:val="009C268C"/>
    <w:rsid w:val="009C311A"/>
    <w:rsid w:val="009D17EC"/>
    <w:rsid w:val="00AE72DB"/>
    <w:rsid w:val="00AF2BE3"/>
    <w:rsid w:val="00BA5CA5"/>
    <w:rsid w:val="00BE5640"/>
    <w:rsid w:val="00BF2A5C"/>
    <w:rsid w:val="00C17747"/>
    <w:rsid w:val="00C50544"/>
    <w:rsid w:val="00C97A33"/>
    <w:rsid w:val="00D34E53"/>
    <w:rsid w:val="00D44DF5"/>
    <w:rsid w:val="00F737B5"/>
    <w:rsid w:val="00F7398B"/>
    <w:rsid w:val="00F75497"/>
    <w:rsid w:val="00F91D62"/>
    <w:rsid w:val="00F9699F"/>
    <w:rsid w:val="00FB31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49A1A919-1B2C-4805-9958-457B20FF06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he-IL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bidi/>
    </w:pPr>
    <w:rPr>
      <w:rFonts w:cs="Arial"/>
      <w:sz w:val="24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F7398B"/>
    <w:pPr>
      <w:tabs>
        <w:tab w:val="center" w:pos="4153"/>
        <w:tab w:val="right" w:pos="8306"/>
      </w:tabs>
    </w:pPr>
  </w:style>
  <w:style w:type="paragraph" w:styleId="a4">
    <w:name w:val="footer"/>
    <w:basedOn w:val="a"/>
    <w:rsid w:val="00F7398B"/>
    <w:pPr>
      <w:tabs>
        <w:tab w:val="center" w:pos="4153"/>
        <w:tab w:val="right" w:pos="8306"/>
      </w:tabs>
    </w:pPr>
  </w:style>
  <w:style w:type="paragraph" w:styleId="a5">
    <w:name w:val="List Paragraph"/>
    <w:basedOn w:val="a"/>
    <w:uiPriority w:val="34"/>
    <w:qFormat/>
    <w:rsid w:val="002F26C4"/>
    <w:pPr>
      <w:ind w:left="720"/>
      <w:contextualSpacing/>
    </w:pPr>
  </w:style>
  <w:style w:type="character" w:styleId="Hyperlink">
    <w:name w:val="Hyperlink"/>
    <w:basedOn w:val="a0"/>
    <w:rsid w:val="00D34E5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hr5@shoham.muni.i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lilach\Local%20Settings\Temporary%20Internet%20Files\OLK7\&#1500;&#1493;&#1490;&#1493;%20&#1502;&#1493;&#1506;&#1510;&#1492;%20&#1493;&#1495;&#1502;&#1513;.dot" TargetMode="External"/></Relationships>
</file>

<file path=word/theme/theme1.xml><?xml version="1.0" encoding="utf-8"?>
<a:theme xmlns:a="http://schemas.openxmlformats.org/drawingml/2006/main" name="ערכת נושא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לוגו מועצה וחמש</Template>
  <TotalTime>17</TotalTime>
  <Pages>1</Pages>
  <Words>54</Words>
  <Characters>274</Characters>
  <Application>Microsoft Office Word</Application>
  <DocSecurity>0</DocSecurity>
  <Lines>2</Lines>
  <Paragraphs>1</Paragraphs>
  <ScaleCrop>false</ScaleCrop>
  <HeadingPairs>
    <vt:vector size="2" baseType="variant">
      <vt:variant>
        <vt:lpstr>שם</vt:lpstr>
      </vt:variant>
      <vt:variant>
        <vt:i4>1</vt:i4>
      </vt:variant>
    </vt:vector>
  </HeadingPairs>
  <TitlesOfParts>
    <vt:vector size="1" baseType="lpstr">
      <vt:lpstr/>
    </vt:vector>
  </TitlesOfParts>
  <Company>מועצה מקומית "שהם"</Company>
  <LinksUpToDate>false</LinksUpToDate>
  <CharactersWithSpaces>327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סיגל ישרים</cp:lastModifiedBy>
  <cp:revision>7</cp:revision>
  <dcterms:created xsi:type="dcterms:W3CDTF">2019-10-02T12:59:00Z</dcterms:created>
  <dcterms:modified xsi:type="dcterms:W3CDTF">2020-05-05T12:40:00Z</dcterms:modified>
</cp:coreProperties>
</file>